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>Commissioner Kenneth W. Anderson, Jr.</w:t>
      </w:r>
    </w:p>
    <w:p w:rsidR="000429BB" w:rsidRDefault="000429BB" w:rsidP="000429BB">
      <w:pPr>
        <w:tabs>
          <w:tab w:val="left" w:pos="1170"/>
        </w:tabs>
      </w:pPr>
      <w:r>
        <w:tab/>
        <w:t>Commissioner Brandy Marty Marquez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014A30">
        <w:t>David Hrncir,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C90048">
        <w:rPr>
          <w:i/>
        </w:rPr>
        <w:t>Application of Legend Bank DBA OREAL, Inc. for a Rate/Tariff Change</w:t>
      </w:r>
      <w:r>
        <w:t>, Docket No. </w:t>
      </w:r>
      <w:r w:rsidR="00C86A3B">
        <w:t>474</w:t>
      </w:r>
      <w:r w:rsidR="003515DC">
        <w:t>24</w:t>
      </w:r>
      <w:r w:rsidR="00C86A3B">
        <w:t>,</w:t>
      </w:r>
      <w:r>
        <w:t xml:space="preserve"> Draft Preliminary Order,</w:t>
      </w:r>
      <w:r w:rsidR="006D47D9">
        <w:t xml:space="preserve"> </w:t>
      </w:r>
      <w:r w:rsidR="008574AD">
        <w:t>November 17</w:t>
      </w:r>
      <w:r w:rsidR="00C86A3B">
        <w:t>, 2017</w:t>
      </w:r>
      <w:r w:rsidR="006D47D9">
        <w:t xml:space="preserve"> Open Meeting, Item </w:t>
      </w:r>
      <w:r w:rsidR="006D47D9" w:rsidRPr="00586B59">
        <w:t xml:space="preserve">No. </w:t>
      </w:r>
      <w:r w:rsidR="00586B59" w:rsidRPr="00586B59">
        <w:t>26</w:t>
      </w:r>
      <w:r w:rsidR="006D47D9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7154F0">
        <w:t xml:space="preserve">November </w:t>
      </w:r>
      <w:r w:rsidR="0038253E">
        <w:t>10</w:t>
      </w:r>
      <w:bookmarkStart w:id="0" w:name="_GoBack"/>
      <w:bookmarkEnd w:id="0"/>
      <w:r w:rsidR="00C86A3B">
        <w:t>, 2017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006A40">
        <w:t>November 17</w:t>
      </w:r>
      <w:r w:rsidR="00C86A3B">
        <w:t>, 2017</w:t>
      </w:r>
      <w:r>
        <w:t xml:space="preserve"> 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006A40">
        <w:t>November 17</w:t>
      </w:r>
      <w:r w:rsidR="00C86A3B">
        <w:t>, 2017</w:t>
      </w:r>
      <w:r>
        <w:t xml:space="preserve"> 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BD58E5" w:rsidRDefault="00BD58E5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291377">
        <w:rPr>
          <w:noProof/>
          <w:sz w:val="20"/>
        </w:rPr>
        <w:t>q:\cadm\orders\prelim\47000\47424 dpo memo.docx</w:t>
      </w:r>
      <w:r>
        <w:rPr>
          <w:sz w:val="20"/>
        </w:rPr>
        <w:fldChar w:fldCharType="end"/>
      </w:r>
    </w:p>
    <w:p w:rsidR="000429BB" w:rsidRDefault="000429BB" w:rsidP="000429BB"/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A3B" w:rsidRDefault="00C86A3B" w:rsidP="00F205E0">
      <w:r>
        <w:separator/>
      </w:r>
    </w:p>
  </w:endnote>
  <w:endnote w:type="continuationSeparator" w:id="0">
    <w:p w:rsidR="00C86A3B" w:rsidRDefault="00C86A3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1pt" o:ole="" fillcolor="window">
          <v:imagedata r:id="rId1" o:title=""/>
        </v:shape>
        <o:OLEObject Type="Embed" ProgID="MSDraw" ShapeID="_x0000_i1025" DrawAspect="Content" ObjectID="_157175006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A3B" w:rsidRDefault="00C86A3B" w:rsidP="00F205E0">
      <w:r>
        <w:separator/>
      </w:r>
    </w:p>
  </w:footnote>
  <w:footnote w:type="continuationSeparator" w:id="0">
    <w:p w:rsidR="00C86A3B" w:rsidRDefault="00C86A3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Brandy Marty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3B"/>
    <w:rsid w:val="00006A40"/>
    <w:rsid w:val="00014A30"/>
    <w:rsid w:val="000429BB"/>
    <w:rsid w:val="00054249"/>
    <w:rsid w:val="00081D53"/>
    <w:rsid w:val="000A4384"/>
    <w:rsid w:val="001C60C2"/>
    <w:rsid w:val="00210A67"/>
    <w:rsid w:val="00266D3A"/>
    <w:rsid w:val="00291377"/>
    <w:rsid w:val="00333DA2"/>
    <w:rsid w:val="003515DC"/>
    <w:rsid w:val="0038253E"/>
    <w:rsid w:val="003B52A7"/>
    <w:rsid w:val="003C1C7E"/>
    <w:rsid w:val="003F6056"/>
    <w:rsid w:val="00467443"/>
    <w:rsid w:val="004F132B"/>
    <w:rsid w:val="0057420A"/>
    <w:rsid w:val="00586B59"/>
    <w:rsid w:val="00591646"/>
    <w:rsid w:val="00661C13"/>
    <w:rsid w:val="006856A5"/>
    <w:rsid w:val="006D47D9"/>
    <w:rsid w:val="007154F0"/>
    <w:rsid w:val="00783E18"/>
    <w:rsid w:val="00787F8C"/>
    <w:rsid w:val="008143E2"/>
    <w:rsid w:val="008348B5"/>
    <w:rsid w:val="008567C3"/>
    <w:rsid w:val="008574AD"/>
    <w:rsid w:val="008732BB"/>
    <w:rsid w:val="00890720"/>
    <w:rsid w:val="008C7E5D"/>
    <w:rsid w:val="008E2B50"/>
    <w:rsid w:val="008F04CD"/>
    <w:rsid w:val="009B073B"/>
    <w:rsid w:val="009E3AC7"/>
    <w:rsid w:val="00A12349"/>
    <w:rsid w:val="00A230B9"/>
    <w:rsid w:val="00AC26D9"/>
    <w:rsid w:val="00BD58E5"/>
    <w:rsid w:val="00C3714F"/>
    <w:rsid w:val="00C6276B"/>
    <w:rsid w:val="00C71532"/>
    <w:rsid w:val="00C83ED2"/>
    <w:rsid w:val="00C86A3B"/>
    <w:rsid w:val="00C90048"/>
    <w:rsid w:val="00C93E4A"/>
    <w:rsid w:val="00CB24AC"/>
    <w:rsid w:val="00CE2889"/>
    <w:rsid w:val="00D239E0"/>
    <w:rsid w:val="00D90769"/>
    <w:rsid w:val="00D96923"/>
    <w:rsid w:val="00DC43CA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5:docId w15:val="{24531366-639D-42DA-962D-893E5F1C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new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DPOmemo2013(new)</Template>
  <TotalTime>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Carter, Lisa</dc:creator>
  <cp:lastModifiedBy>Hrncir, David</cp:lastModifiedBy>
  <cp:revision>12</cp:revision>
  <cp:lastPrinted>2010-07-16T14:48:00Z</cp:lastPrinted>
  <dcterms:created xsi:type="dcterms:W3CDTF">2017-09-21T15:08:00Z</dcterms:created>
  <dcterms:modified xsi:type="dcterms:W3CDTF">2017-11-09T22:28:00Z</dcterms:modified>
</cp:coreProperties>
</file>